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80E9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11091/016-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80E99" w:rsidRPr="00980E9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80E99" w:rsidRPr="00980E99">
          <w:rPr>
            <w:rStyle w:val="aa"/>
          </w:rPr>
          <w:t>440052, г. Пенза, ул. Ново-Тамбовская, д.9;</w:t>
        </w:r>
        <w:r w:rsidR="00980E99" w:rsidRPr="00980E99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80E99" w:rsidRPr="00980E99">
          <w:rPr>
            <w:rStyle w:val="aa"/>
          </w:rPr>
          <w:t xml:space="preserve"> Бактериологическая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80E99" w:rsidRPr="00980E99">
          <w:rPr>
            <w:u w:val="single"/>
          </w:rPr>
          <w:t xml:space="preserve"> 11091/016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80E99" w:rsidRPr="00980E99">
          <w:rPr>
            <w:rStyle w:val="aa"/>
          </w:rPr>
          <w:t xml:space="preserve"> 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80E99" w:rsidRPr="00980E99">
          <w:rPr>
            <w:rStyle w:val="aa"/>
          </w:rPr>
          <w:t xml:space="preserve"> 23690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80E99" w:rsidRPr="00980E99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9711A8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711A8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711A8" w:rsidP="005859B9">
      <w:fldSimple w:instr=" DOCVARIABLE operac \* MERGEFORMAT ">
        <w:r w:rsidR="00980E99" w:rsidRPr="00980E99">
          <w:t xml:space="preserve"> Проведение бактериологических исследования,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675330" w:rsidP="00FC4076">
            <w:pPr>
              <w:pStyle w:val="a8"/>
            </w:pPr>
            <w:r>
              <w:t>5</w:t>
            </w:r>
            <w:r w:rsidR="00E41ED9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E41ED9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CE4976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80E9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11091/016-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711A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711A8" w:rsidRPr="009E2A4C">
            <w:rPr>
              <w:rStyle w:val="ad"/>
              <w:sz w:val="20"/>
              <w:szCs w:val="20"/>
            </w:rPr>
            <w:fldChar w:fldCharType="separate"/>
          </w:r>
          <w:r w:rsidR="00980E99">
            <w:rPr>
              <w:rStyle w:val="ad"/>
              <w:noProof/>
              <w:sz w:val="20"/>
              <w:szCs w:val="20"/>
            </w:rPr>
            <w:t>1</w:t>
          </w:r>
          <w:r w:rsidR="009711A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80E99" w:rsidRPr="00980E99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DC7FE6DF6F914137858DDB6A36E11270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6- Н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9C7BC127C654DF990583CB02B1EC706"/>
    <w:docVar w:name="rm_id" w:val="146"/>
    <w:docVar w:name="rm_name" w:val=" Лаборант "/>
    <w:docVar w:name="rm_number" w:val=" 11091/016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итательные среды "/>
    <w:docVar w:name="version" w:val="51"/>
  </w:docVars>
  <w:rsids>
    <w:rsidRoot w:val="00FC051A"/>
    <w:rsid w:val="00025683"/>
    <w:rsid w:val="00046815"/>
    <w:rsid w:val="0005566C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91AC8"/>
    <w:rsid w:val="002E55C6"/>
    <w:rsid w:val="002F30C4"/>
    <w:rsid w:val="00305B2F"/>
    <w:rsid w:val="003259D9"/>
    <w:rsid w:val="003376BF"/>
    <w:rsid w:val="00367816"/>
    <w:rsid w:val="003876C3"/>
    <w:rsid w:val="003C24DB"/>
    <w:rsid w:val="0040104A"/>
    <w:rsid w:val="00402CAC"/>
    <w:rsid w:val="00426B3D"/>
    <w:rsid w:val="00444410"/>
    <w:rsid w:val="00451BDD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75330"/>
    <w:rsid w:val="0069682B"/>
    <w:rsid w:val="006C28B3"/>
    <w:rsid w:val="007049EB"/>
    <w:rsid w:val="00710271"/>
    <w:rsid w:val="00717C9F"/>
    <w:rsid w:val="00745D40"/>
    <w:rsid w:val="00754C1F"/>
    <w:rsid w:val="0076042D"/>
    <w:rsid w:val="00794E17"/>
    <w:rsid w:val="007A4C5E"/>
    <w:rsid w:val="007D1852"/>
    <w:rsid w:val="007D2CEA"/>
    <w:rsid w:val="0080151C"/>
    <w:rsid w:val="00863880"/>
    <w:rsid w:val="00883461"/>
    <w:rsid w:val="008C739D"/>
    <w:rsid w:val="008D5F6D"/>
    <w:rsid w:val="008E68DE"/>
    <w:rsid w:val="0090588D"/>
    <w:rsid w:val="0092778A"/>
    <w:rsid w:val="00967790"/>
    <w:rsid w:val="009711A8"/>
    <w:rsid w:val="00980E99"/>
    <w:rsid w:val="00A12349"/>
    <w:rsid w:val="00A37C93"/>
    <w:rsid w:val="00A91908"/>
    <w:rsid w:val="00AA4551"/>
    <w:rsid w:val="00AA46ED"/>
    <w:rsid w:val="00AA4DCC"/>
    <w:rsid w:val="00AD14A4"/>
    <w:rsid w:val="00AD7C32"/>
    <w:rsid w:val="00AF5237"/>
    <w:rsid w:val="00AF796F"/>
    <w:rsid w:val="00B15188"/>
    <w:rsid w:val="00BA5029"/>
    <w:rsid w:val="00BB687C"/>
    <w:rsid w:val="00BC2F3C"/>
    <w:rsid w:val="00BF498E"/>
    <w:rsid w:val="00C02721"/>
    <w:rsid w:val="00C12C11"/>
    <w:rsid w:val="00C3083C"/>
    <w:rsid w:val="00CE0961"/>
    <w:rsid w:val="00CE3307"/>
    <w:rsid w:val="00CE4976"/>
    <w:rsid w:val="00D648FF"/>
    <w:rsid w:val="00D74283"/>
    <w:rsid w:val="00D76DF8"/>
    <w:rsid w:val="00DB5302"/>
    <w:rsid w:val="00DD6B1F"/>
    <w:rsid w:val="00E124F4"/>
    <w:rsid w:val="00E20A8E"/>
    <w:rsid w:val="00E36337"/>
    <w:rsid w:val="00E41ED9"/>
    <w:rsid w:val="00EB6780"/>
    <w:rsid w:val="00EB72AD"/>
    <w:rsid w:val="00EC37A1"/>
    <w:rsid w:val="00ED7D5C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2016-11-24T10:23:00Z</dcterms:created>
  <dcterms:modified xsi:type="dcterms:W3CDTF">2016-11-25T06:21:00Z</dcterms:modified>
</cp:coreProperties>
</file>